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62262" w14:textId="77777777" w:rsidR="00201B58" w:rsidRDefault="002364C0" w:rsidP="00201B58">
      <w:pPr>
        <w:jc w:val="right"/>
      </w:pPr>
      <w:r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3C60DC00" w:rsidR="00931363" w:rsidRPr="00CE4110" w:rsidRDefault="00D655A7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954BE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</w:t>
                            </w: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954BE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ES</w:t>
                            </w:r>
                            <w:r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954BE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DIRECTORES DE DEPARTAMENTOS ACADÉMICOS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3C60DC00" w:rsidR="00931363" w:rsidRPr="00CE4110" w:rsidRDefault="00D655A7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954BE2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</w:t>
                      </w: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954BE2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ES</w:t>
                      </w:r>
                      <w:r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954BE2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DIRECTORES DE DEPARTAMENTOS ACADÉMICOS 2025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A9FB5A6" w14:textId="29DA9760" w:rsidR="00A36298" w:rsidRPr="00CE4110" w:rsidRDefault="00A36298" w:rsidP="00A36298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 w:rsidR="007D6769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PARA LA INSCRIPCIÓN 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DE </w:t>
      </w:r>
      <w:r w:rsidR="00877925"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CANDIDATOS</w:t>
      </w:r>
    </w:p>
    <w:p w14:paraId="55C11B3B" w14:textId="19382813" w:rsidR="00EE4DEC" w:rsidRDefault="005F2901" w:rsidP="00EE4DEC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personero </w:t>
      </w:r>
      <w:r w:rsidR="0009342B">
        <w:rPr>
          <w:rFonts w:ascii="Arial" w:hAnsi="Arial" w:cs="Arial"/>
        </w:rPr>
        <w:t>general</w:t>
      </w:r>
      <w:r>
        <w:rPr>
          <w:rFonts w:ascii="Arial" w:hAnsi="Arial" w:cs="Arial"/>
        </w:rPr>
        <w:t xml:space="preserve"> o el personero alterno son l</w:t>
      </w:r>
      <w:r w:rsidR="00EE4DEC" w:rsidRPr="00C6422C">
        <w:rPr>
          <w:rFonts w:ascii="Arial" w:hAnsi="Arial" w:cs="Arial"/>
        </w:rPr>
        <w:t xml:space="preserve">as </w:t>
      </w:r>
      <w:r w:rsidR="00EE4DEC" w:rsidRPr="005F2901">
        <w:rPr>
          <w:rFonts w:ascii="Arial" w:hAnsi="Arial" w:cs="Arial"/>
          <w:b/>
          <w:bCs/>
        </w:rPr>
        <w:t>únicas</w:t>
      </w:r>
      <w:r w:rsidR="00EE4DEC" w:rsidRPr="00C6422C">
        <w:rPr>
          <w:rFonts w:ascii="Arial" w:hAnsi="Arial" w:cs="Arial"/>
        </w:rPr>
        <w:t xml:space="preserve"> </w:t>
      </w:r>
      <w:r w:rsidR="00EE4DEC" w:rsidRPr="00954BE2">
        <w:rPr>
          <w:rFonts w:ascii="Arial" w:hAnsi="Arial" w:cs="Arial"/>
          <w:b/>
          <w:bCs/>
        </w:rPr>
        <w:t>personas autorizadas</w:t>
      </w:r>
      <w:r w:rsidR="00EE4DEC" w:rsidRPr="00C6422C">
        <w:rPr>
          <w:rFonts w:ascii="Arial" w:hAnsi="Arial" w:cs="Arial"/>
        </w:rPr>
        <w:t xml:space="preserve"> para presentar ante el CEU</w:t>
      </w:r>
      <w:r>
        <w:rPr>
          <w:rFonts w:ascii="Arial" w:hAnsi="Arial" w:cs="Arial"/>
        </w:rPr>
        <w:t>,</w:t>
      </w:r>
      <w:r w:rsidR="00EE4DEC"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7EF8BACF" w14:textId="289FFC54" w:rsidR="00E5291D" w:rsidRPr="00F54AB0" w:rsidRDefault="00E5291D" w:rsidP="00E5291D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bookmarkStart w:id="0" w:name="_Hlk174722773"/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</w:t>
      </w:r>
      <w:r w:rsidR="00954BE2">
        <w:rPr>
          <w:rFonts w:ascii="Arial" w:hAnsi="Arial" w:cs="Arial"/>
          <w:b/>
          <w:bCs/>
        </w:rPr>
        <w:t>28</w:t>
      </w:r>
      <w:r w:rsidRPr="00B3027D">
        <w:rPr>
          <w:rFonts w:ascii="Arial" w:hAnsi="Arial" w:cs="Arial"/>
          <w:b/>
          <w:bCs/>
        </w:rPr>
        <w:t xml:space="preserve"> de </w:t>
      </w:r>
      <w:r w:rsidR="00954BE2">
        <w:rPr>
          <w:rFonts w:ascii="Arial" w:hAnsi="Arial" w:cs="Arial"/>
          <w:b/>
          <w:bCs/>
        </w:rPr>
        <w:t>agosto</w:t>
      </w:r>
      <w:r w:rsidRPr="00B3027D">
        <w:rPr>
          <w:rFonts w:ascii="Arial" w:hAnsi="Arial" w:cs="Arial"/>
          <w:b/>
          <w:bCs/>
        </w:rPr>
        <w:t xml:space="preserve"> al </w:t>
      </w:r>
      <w:r w:rsidR="00954BE2">
        <w:rPr>
          <w:rFonts w:ascii="Arial" w:hAnsi="Arial" w:cs="Arial"/>
          <w:b/>
          <w:bCs/>
        </w:rPr>
        <w:t>31</w:t>
      </w:r>
      <w:r w:rsidRPr="00B3027D">
        <w:rPr>
          <w:rFonts w:ascii="Arial" w:hAnsi="Arial" w:cs="Arial"/>
          <w:b/>
          <w:bCs/>
        </w:rPr>
        <w:t xml:space="preserve"> de </w:t>
      </w:r>
      <w:r w:rsidR="00954BE2">
        <w:rPr>
          <w:rFonts w:ascii="Arial" w:hAnsi="Arial" w:cs="Arial"/>
          <w:b/>
          <w:bCs/>
        </w:rPr>
        <w:t>octubre</w:t>
      </w:r>
      <w:r w:rsidRPr="00B3027D">
        <w:rPr>
          <w:rFonts w:ascii="Arial" w:hAnsi="Arial" w:cs="Arial"/>
          <w:b/>
          <w:bCs/>
        </w:rPr>
        <w:t xml:space="preserve"> 202</w:t>
      </w:r>
      <w:r w:rsidR="00954BE2">
        <w:rPr>
          <w:rFonts w:ascii="Arial" w:hAnsi="Arial" w:cs="Arial"/>
          <w:b/>
          <w:bCs/>
        </w:rPr>
        <w:t>5</w:t>
      </w:r>
      <w:r w:rsidRPr="00F54AB0">
        <w:rPr>
          <w:rFonts w:ascii="Arial" w:hAnsi="Arial" w:cs="Arial"/>
        </w:rPr>
        <w:t>.</w:t>
      </w:r>
    </w:p>
    <w:p w14:paraId="272397EE" w14:textId="77777777" w:rsidR="00E5291D" w:rsidRPr="00F54AB0" w:rsidRDefault="00E5291D" w:rsidP="00E5291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486D6C">
        <w:rPr>
          <w:rFonts w:ascii="Arial" w:hAnsi="Arial" w:cs="Arial"/>
          <w:b/>
          <w:bCs/>
        </w:rPr>
        <w:t>Las inscripciones serán de forma presencial en el local del Comité Electoral Universitario, 4to piso de la Biblioteca Central</w:t>
      </w:r>
      <w:r w:rsidRPr="00F54AB0">
        <w:rPr>
          <w:rFonts w:ascii="Arial" w:hAnsi="Arial" w:cs="Arial"/>
        </w:rPr>
        <w:t>.</w:t>
      </w:r>
    </w:p>
    <w:p w14:paraId="1B883B56" w14:textId="5E01F250" w:rsidR="00E5291D" w:rsidRDefault="00E5291D" w:rsidP="00E5291D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La fecha indicada para las </w:t>
      </w:r>
      <w:r w:rsidRPr="00486D6C">
        <w:rPr>
          <w:rFonts w:ascii="Arial" w:hAnsi="Arial" w:cs="Arial"/>
          <w:b/>
          <w:bCs/>
        </w:rPr>
        <w:t>inscripciones presenciales</w:t>
      </w:r>
      <w:r w:rsidRPr="00F54AB0">
        <w:rPr>
          <w:rFonts w:ascii="Arial" w:hAnsi="Arial" w:cs="Arial"/>
        </w:rPr>
        <w:t xml:space="preserve"> es el </w:t>
      </w:r>
      <w:r w:rsidR="00954BE2">
        <w:rPr>
          <w:rFonts w:ascii="Arial" w:hAnsi="Arial" w:cs="Arial"/>
          <w:b/>
          <w:bCs/>
        </w:rPr>
        <w:t>lunes</w:t>
      </w:r>
      <w:r w:rsidRPr="00B3027D">
        <w:rPr>
          <w:rFonts w:ascii="Arial" w:hAnsi="Arial" w:cs="Arial"/>
          <w:b/>
          <w:bCs/>
        </w:rPr>
        <w:t xml:space="preserve"> </w:t>
      </w:r>
      <w:r w:rsidR="00954BE2">
        <w:rPr>
          <w:rFonts w:ascii="Arial" w:hAnsi="Arial" w:cs="Arial"/>
          <w:b/>
          <w:bCs/>
        </w:rPr>
        <w:t>08</w:t>
      </w:r>
      <w:r w:rsidRPr="00B3027D">
        <w:rPr>
          <w:rFonts w:ascii="Arial" w:hAnsi="Arial" w:cs="Arial"/>
          <w:b/>
          <w:bCs/>
        </w:rPr>
        <w:t xml:space="preserve"> de </w:t>
      </w:r>
      <w:r w:rsidR="00954BE2">
        <w:rPr>
          <w:rFonts w:ascii="Arial" w:hAnsi="Arial" w:cs="Arial"/>
          <w:b/>
          <w:bCs/>
        </w:rPr>
        <w:t>septiembre</w:t>
      </w:r>
      <w:r w:rsidRPr="00B3027D">
        <w:rPr>
          <w:rFonts w:ascii="Arial" w:hAnsi="Arial" w:cs="Arial"/>
          <w:b/>
          <w:bCs/>
        </w:rPr>
        <w:t xml:space="preserve"> de 0</w:t>
      </w:r>
      <w:r w:rsidR="000109B8" w:rsidRPr="00B3027D">
        <w:rPr>
          <w:rFonts w:ascii="Arial" w:hAnsi="Arial" w:cs="Arial"/>
          <w:b/>
          <w:bCs/>
        </w:rPr>
        <w:t>8</w:t>
      </w:r>
      <w:r w:rsidRPr="00B3027D">
        <w:rPr>
          <w:rFonts w:ascii="Arial" w:hAnsi="Arial" w:cs="Arial"/>
          <w:b/>
          <w:bCs/>
        </w:rPr>
        <w:t>:00 hasta las 16:00 horas</w:t>
      </w:r>
      <w:r w:rsidRPr="00F54AB0">
        <w:rPr>
          <w:rFonts w:ascii="Arial" w:hAnsi="Arial" w:cs="Arial"/>
        </w:rPr>
        <w:t>.</w:t>
      </w:r>
    </w:p>
    <w:bookmarkEnd w:id="0"/>
    <w:p w14:paraId="79172263" w14:textId="535C96DC" w:rsidR="00EE4DEC" w:rsidRPr="00C6422C" w:rsidRDefault="00EE4DEC" w:rsidP="00EE4DE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Los documentos para</w:t>
      </w:r>
      <w:r w:rsidRPr="00D22C31">
        <w:rPr>
          <w:rFonts w:ascii="Arial" w:hAnsi="Arial" w:cs="Arial"/>
          <w:b/>
          <w:bCs/>
        </w:rPr>
        <w:t xml:space="preserve"> presentar </w:t>
      </w:r>
      <w:r w:rsidR="00EA617E" w:rsidRPr="00D22C31">
        <w:rPr>
          <w:rFonts w:ascii="Arial" w:hAnsi="Arial" w:cs="Arial"/>
          <w:b/>
          <w:bCs/>
        </w:rPr>
        <w:t>en físico</w:t>
      </w:r>
      <w:r w:rsidRPr="00C6422C">
        <w:rPr>
          <w:rFonts w:ascii="Arial" w:hAnsi="Arial" w:cs="Arial"/>
        </w:rPr>
        <w:t xml:space="preserve"> serán:</w:t>
      </w:r>
    </w:p>
    <w:p w14:paraId="078F1CFD" w14:textId="77777777" w:rsidR="00EE4DEC" w:rsidRPr="00C6422C" w:rsidRDefault="00EE4DEC" w:rsidP="00EE4DEC">
      <w:pPr>
        <w:spacing w:after="0" w:line="240" w:lineRule="auto"/>
        <w:jc w:val="both"/>
        <w:rPr>
          <w:rFonts w:ascii="Arial" w:hAnsi="Arial" w:cs="Arial"/>
        </w:rPr>
      </w:pPr>
    </w:p>
    <w:p w14:paraId="36B4CEC3" w14:textId="51B37139" w:rsidR="0036676B" w:rsidRPr="00C6422C" w:rsidRDefault="00EE4DEC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 w:rsidR="00987E48">
        <w:rPr>
          <w:rFonts w:ascii="Arial" w:hAnsi="Arial" w:cs="Arial"/>
        </w:rPr>
        <w:t xml:space="preserve"> del candidato</w:t>
      </w:r>
      <w:r w:rsidR="005064A1">
        <w:rPr>
          <w:rFonts w:ascii="Arial" w:hAnsi="Arial" w:cs="Arial"/>
        </w:rPr>
        <w:t xml:space="preserve">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</w:t>
      </w:r>
      <w:r w:rsidR="00962EFB" w:rsidRPr="006E238A">
        <w:rPr>
          <w:rFonts w:ascii="Arial" w:hAnsi="Arial" w:cs="Arial"/>
          <w:b/>
          <w:bCs/>
        </w:rPr>
        <w:t>1</w:t>
      </w:r>
      <w:r w:rsidRPr="00C6422C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081019BC" w14:textId="5A8ADFCB" w:rsidR="00B74F23" w:rsidRPr="00C6422C" w:rsidRDefault="00B74F23" w:rsidP="00B74F23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 w:rsidR="00987E48">
        <w:rPr>
          <w:rFonts w:ascii="Arial" w:hAnsi="Arial" w:cs="Arial"/>
        </w:rPr>
        <w:t xml:space="preserve"> de</w:t>
      </w:r>
      <w:r w:rsidR="005064A1">
        <w:rPr>
          <w:rFonts w:ascii="Arial" w:hAnsi="Arial" w:cs="Arial"/>
        </w:rPr>
        <w:t>l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7C7F197E" w14:textId="3D01DB02" w:rsidR="00EE4DEC" w:rsidRDefault="00954BE2" w:rsidP="00EE4DEC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867DD8">
        <w:rPr>
          <w:rFonts w:ascii="Arial" w:hAnsi="Arial" w:cs="Arial"/>
        </w:rPr>
        <w:t>Declaración Jurada sobre Reelección en el Cargo (</w:t>
      </w:r>
      <w:r w:rsidRPr="00867DD8">
        <w:rPr>
          <w:rFonts w:ascii="Arial" w:hAnsi="Arial" w:cs="Arial"/>
          <w:b/>
          <w:bCs/>
        </w:rPr>
        <w:t>Formato 03</w:t>
      </w:r>
      <w:r w:rsidRPr="00867DD8">
        <w:rPr>
          <w:rFonts w:ascii="Arial" w:hAnsi="Arial" w:cs="Arial"/>
        </w:rPr>
        <w:t>)</w:t>
      </w:r>
      <w:r w:rsidR="00D51ECD">
        <w:rPr>
          <w:rFonts w:ascii="Arial" w:hAnsi="Arial" w:cs="Arial"/>
        </w:rPr>
        <w:t>.</w:t>
      </w:r>
    </w:p>
    <w:p w14:paraId="439DC4D9" w14:textId="3AE53AB3" w:rsidR="0036676B" w:rsidRDefault="00EE4DEC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="00D51ECD" w:rsidRPr="006E238A">
        <w:rPr>
          <w:rFonts w:ascii="Arial" w:hAnsi="Arial" w:cs="Arial"/>
          <w:b/>
          <w:bCs/>
        </w:rPr>
        <w:t xml:space="preserve">documento </w:t>
      </w:r>
      <w:r w:rsidR="00C14FBC">
        <w:rPr>
          <w:rFonts w:ascii="Arial" w:hAnsi="Arial" w:cs="Arial"/>
          <w:b/>
          <w:bCs/>
        </w:rPr>
        <w:t xml:space="preserve">nacional </w:t>
      </w:r>
      <w:r w:rsidR="00D51ECD" w:rsidRPr="006E238A">
        <w:rPr>
          <w:rFonts w:ascii="Arial" w:hAnsi="Arial" w:cs="Arial"/>
          <w:b/>
          <w:bCs/>
        </w:rPr>
        <w:t>de identidad</w:t>
      </w:r>
      <w:r w:rsidR="00D24AD5">
        <w:rPr>
          <w:rFonts w:ascii="Arial" w:hAnsi="Arial" w:cs="Arial"/>
          <w:b/>
          <w:bCs/>
        </w:rPr>
        <w:t xml:space="preserve"> del candidato y del personero</w:t>
      </w:r>
      <w:r w:rsidR="00D51ECD">
        <w:rPr>
          <w:rFonts w:ascii="Arial" w:hAnsi="Arial" w:cs="Arial"/>
        </w:rPr>
        <w:t xml:space="preserve"> (D</w:t>
      </w:r>
      <w:r w:rsidR="00991432">
        <w:rPr>
          <w:rFonts w:ascii="Arial" w:hAnsi="Arial" w:cs="Arial"/>
        </w:rPr>
        <w:t>N</w:t>
      </w:r>
      <w:r w:rsidR="006E238A">
        <w:rPr>
          <w:rFonts w:ascii="Arial" w:hAnsi="Arial" w:cs="Arial"/>
        </w:rPr>
        <w:t>I</w:t>
      </w:r>
      <w:r w:rsidR="00D51ECD">
        <w:rPr>
          <w:rFonts w:ascii="Arial" w:hAnsi="Arial" w:cs="Arial"/>
        </w:rPr>
        <w:t>)</w:t>
      </w:r>
      <w:r w:rsidR="0036676B" w:rsidRPr="00C6422C">
        <w:rPr>
          <w:rFonts w:ascii="Arial" w:hAnsi="Arial" w:cs="Arial"/>
        </w:rPr>
        <w:t>.</w:t>
      </w:r>
    </w:p>
    <w:p w14:paraId="657081B7" w14:textId="032A6933" w:rsidR="005064A1" w:rsidRPr="00C6422C" w:rsidRDefault="00954BE2" w:rsidP="00EE4DEC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1" w:name="_Hlk144054947"/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  <w:b/>
          <w:bCs/>
        </w:rPr>
        <w:t>grado de doctor o magister</w:t>
      </w:r>
      <w:r>
        <w:rPr>
          <w:rFonts w:ascii="Arial" w:hAnsi="Arial" w:cs="Arial"/>
        </w:rPr>
        <w:t xml:space="preserve"> </w:t>
      </w:r>
      <w:r w:rsidRPr="00C6422C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l </w:t>
      </w:r>
      <w:r w:rsidRPr="00C6422C">
        <w:rPr>
          <w:rFonts w:ascii="Arial" w:hAnsi="Arial" w:cs="Arial"/>
        </w:rPr>
        <w:t>candidato</w:t>
      </w:r>
      <w:bookmarkEnd w:id="1"/>
      <w:r w:rsidR="005064A1">
        <w:rPr>
          <w:rFonts w:ascii="Arial" w:hAnsi="Arial" w:cs="Arial"/>
        </w:rPr>
        <w:t>.</w:t>
      </w:r>
    </w:p>
    <w:p w14:paraId="2EB68562" w14:textId="77777777" w:rsidR="002D104D" w:rsidRDefault="002D104D" w:rsidP="002D104D">
      <w:pPr>
        <w:pStyle w:val="Prrafodelista"/>
        <w:spacing w:after="0" w:line="240" w:lineRule="auto"/>
        <w:ind w:left="1440"/>
        <w:jc w:val="both"/>
        <w:rPr>
          <w:rFonts w:ascii="Arial" w:hAnsi="Arial" w:cs="Arial"/>
        </w:rPr>
      </w:pPr>
    </w:p>
    <w:p w14:paraId="32EA5FA9" w14:textId="77777777" w:rsidR="00CF1B6F" w:rsidRDefault="00CF1B6F" w:rsidP="00CF1B6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464A2A8" w14:textId="698D955E" w:rsidR="00CF1B6F" w:rsidRDefault="00CF1B6F" w:rsidP="00CF1B6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 xml:space="preserve">Todos los formatos suscritos por los candidatos y personeros serán firmados en </w:t>
      </w:r>
      <w:r w:rsidR="000274A3" w:rsidRPr="000274A3">
        <w:rPr>
          <w:rFonts w:ascii="Arial" w:hAnsi="Arial" w:cs="Arial"/>
          <w:b/>
          <w:bCs/>
        </w:rPr>
        <w:t xml:space="preserve">físico con lapicero azul </w:t>
      </w:r>
      <w:r w:rsidRPr="00D747A2">
        <w:rPr>
          <w:rFonts w:ascii="Arial" w:hAnsi="Arial" w:cs="Arial"/>
          <w:b/>
          <w:bCs/>
        </w:rPr>
        <w:t>(firma manuscrita, no se aceptarán firmas escaneadas o impresas)</w:t>
      </w:r>
      <w:r w:rsidR="00100200">
        <w:rPr>
          <w:rFonts w:ascii="Arial" w:hAnsi="Arial" w:cs="Arial"/>
          <w:b/>
          <w:bCs/>
        </w:rPr>
        <w:t>.</w:t>
      </w:r>
    </w:p>
    <w:p w14:paraId="1D80F13C" w14:textId="098E8400" w:rsidR="003B312E" w:rsidRPr="00D747A2" w:rsidRDefault="003B312E" w:rsidP="00CF1B6F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bookmarkStart w:id="2" w:name="_Hlk191397107"/>
      <w:r>
        <w:rPr>
          <w:rFonts w:ascii="Arial" w:hAnsi="Arial" w:cs="Arial"/>
          <w:b/>
          <w:bCs/>
        </w:rPr>
        <w:t xml:space="preserve">No se </w:t>
      </w:r>
      <w:r w:rsidR="00100200">
        <w:rPr>
          <w:rFonts w:ascii="Arial" w:hAnsi="Arial" w:cs="Arial"/>
          <w:b/>
          <w:bCs/>
        </w:rPr>
        <w:t>aceptarán</w:t>
      </w:r>
      <w:r>
        <w:rPr>
          <w:rFonts w:ascii="Arial" w:hAnsi="Arial" w:cs="Arial"/>
          <w:b/>
          <w:bCs/>
        </w:rPr>
        <w:t xml:space="preserve"> los formatos con borrones, enmendaduras, manchas de corrector o liquid paper</w:t>
      </w:r>
      <w:bookmarkEnd w:id="2"/>
      <w:r>
        <w:rPr>
          <w:rFonts w:ascii="Arial" w:hAnsi="Arial" w:cs="Arial"/>
          <w:b/>
          <w:bCs/>
        </w:rPr>
        <w:t>.</w:t>
      </w:r>
    </w:p>
    <w:p w14:paraId="03C0ECE6" w14:textId="77777777" w:rsidR="00CF1B6F" w:rsidRPr="002D104D" w:rsidRDefault="00CF1B6F" w:rsidP="00CF1B6F">
      <w:pPr>
        <w:spacing w:after="0" w:line="240" w:lineRule="auto"/>
        <w:jc w:val="both"/>
        <w:rPr>
          <w:rFonts w:ascii="Arial" w:hAnsi="Arial" w:cs="Arial"/>
        </w:rPr>
      </w:pPr>
    </w:p>
    <w:p w14:paraId="3650A7D0" w14:textId="77777777" w:rsidR="007962BE" w:rsidRDefault="007962BE" w:rsidP="00CF1B6F">
      <w:pPr>
        <w:spacing w:line="240" w:lineRule="auto"/>
        <w:jc w:val="right"/>
        <w:rPr>
          <w:rFonts w:ascii="Arial" w:hAnsi="Arial" w:cs="Arial"/>
        </w:rPr>
      </w:pPr>
    </w:p>
    <w:p w14:paraId="1B4CF7E4" w14:textId="3A99B8BB" w:rsidR="00CF1B6F" w:rsidRPr="00C6422C" w:rsidRDefault="00CF1B6F" w:rsidP="00CF1B6F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59264" behindDoc="1" locked="0" layoutInCell="1" allowOverlap="1" wp14:anchorId="5B500513" wp14:editId="27DF93B4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A1EB8D" w14:textId="0990E92F" w:rsidR="00CF1B6F" w:rsidRPr="00C6422C" w:rsidRDefault="00CF1B6F" w:rsidP="00CF1B6F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 w:rsidR="00954BE2"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 w:rsidR="007962BE">
        <w:rPr>
          <w:rFonts w:ascii="Arial" w:hAnsi="Arial" w:cs="Arial"/>
        </w:rPr>
        <w:t>5</w:t>
      </w:r>
      <w:r w:rsidRPr="00C6422C">
        <w:rPr>
          <w:rFonts w:ascii="Arial" w:hAnsi="Arial" w:cs="Arial"/>
        </w:rPr>
        <w:t>.</w:t>
      </w:r>
    </w:p>
    <w:p w14:paraId="24D67C88" w14:textId="77777777" w:rsidR="00CF1B6F" w:rsidRPr="009B122E" w:rsidRDefault="00CF1B6F" w:rsidP="00CF1B6F">
      <w:pPr>
        <w:spacing w:line="240" w:lineRule="auto"/>
        <w:jc w:val="right"/>
        <w:rPr>
          <w:rFonts w:ascii="Arial" w:hAnsi="Arial" w:cs="Arial"/>
          <w:sz w:val="20"/>
        </w:rPr>
      </w:pPr>
    </w:p>
    <w:p w14:paraId="7BAD3798" w14:textId="77777777" w:rsidR="0080324D" w:rsidRPr="0080324D" w:rsidRDefault="0080324D" w:rsidP="00CF1B6F">
      <w:pPr>
        <w:pStyle w:val="Prrafodelista"/>
        <w:spacing w:after="0" w:line="240" w:lineRule="auto"/>
        <w:jc w:val="both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default" r:id="rId9"/>
      <w:footerReference w:type="default" r:id="rId10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211AC" w14:textId="77777777" w:rsidR="00AB4040" w:rsidRDefault="00AB4040" w:rsidP="005D3A40">
      <w:pPr>
        <w:spacing w:after="0" w:line="240" w:lineRule="auto"/>
      </w:pPr>
      <w:r>
        <w:separator/>
      </w:r>
    </w:p>
  </w:endnote>
  <w:endnote w:type="continuationSeparator" w:id="0">
    <w:p w14:paraId="202CBDD1" w14:textId="77777777" w:rsidR="00AB4040" w:rsidRDefault="00AB4040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725B" w14:textId="77777777" w:rsidR="00AB4040" w:rsidRDefault="00AB4040" w:rsidP="005D3A40">
      <w:pPr>
        <w:spacing w:after="0" w:line="240" w:lineRule="auto"/>
      </w:pPr>
      <w:r>
        <w:separator/>
      </w:r>
    </w:p>
  </w:footnote>
  <w:footnote w:type="continuationSeparator" w:id="0">
    <w:p w14:paraId="196E3DC5" w14:textId="77777777" w:rsidR="00AB4040" w:rsidRDefault="00AB4040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4E1C" w14:textId="77777777" w:rsidR="00E5291D" w:rsidRPr="00EE4DEC" w:rsidRDefault="00C6422C" w:rsidP="00E5291D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eastAsia="es-PE"/>
      </w:rPr>
      <w:drawing>
        <wp:anchor distT="0" distB="0" distL="114300" distR="114300" simplePos="0" relativeHeight="251659264" behindDoc="1" locked="0" layoutInCell="1" allowOverlap="1" wp14:anchorId="7F5A42FC" wp14:editId="362D6E90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eastAsia="es-PE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5291D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E5291D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71F96F7F" w14:textId="628EE5E1" w:rsidR="00E5291D" w:rsidRDefault="00453B32" w:rsidP="00E5291D">
    <w:pPr>
      <w:spacing w:after="0" w:line="240" w:lineRule="auto"/>
      <w:jc w:val="center"/>
    </w:pPr>
    <w:r w:rsidRPr="00453B32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RESOLUCIÓN RECTORAL N° 013410-2025-R/UNMSM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6C6269F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16297">
    <w:abstractNumId w:val="2"/>
  </w:num>
  <w:num w:numId="2" w16cid:durableId="407195610">
    <w:abstractNumId w:val="0"/>
  </w:num>
  <w:num w:numId="3" w16cid:durableId="256210568">
    <w:abstractNumId w:val="1"/>
  </w:num>
  <w:num w:numId="4" w16cid:durableId="9459780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3850409">
    <w:abstractNumId w:val="4"/>
  </w:num>
  <w:num w:numId="6" w16cid:durableId="1594508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109B8"/>
    <w:rsid w:val="000247D1"/>
    <w:rsid w:val="000274A3"/>
    <w:rsid w:val="000304EF"/>
    <w:rsid w:val="00034926"/>
    <w:rsid w:val="000379A3"/>
    <w:rsid w:val="00051FD4"/>
    <w:rsid w:val="0007736A"/>
    <w:rsid w:val="000846F9"/>
    <w:rsid w:val="0009265F"/>
    <w:rsid w:val="0009342B"/>
    <w:rsid w:val="00095FFA"/>
    <w:rsid w:val="000A6CB1"/>
    <w:rsid w:val="000A7CAB"/>
    <w:rsid w:val="000C2634"/>
    <w:rsid w:val="000E540F"/>
    <w:rsid w:val="000F679B"/>
    <w:rsid w:val="00100200"/>
    <w:rsid w:val="00103968"/>
    <w:rsid w:val="00107744"/>
    <w:rsid w:val="00121B6D"/>
    <w:rsid w:val="00125A4B"/>
    <w:rsid w:val="00140FA2"/>
    <w:rsid w:val="001529E0"/>
    <w:rsid w:val="0015717C"/>
    <w:rsid w:val="00161AFD"/>
    <w:rsid w:val="00177E7B"/>
    <w:rsid w:val="00192500"/>
    <w:rsid w:val="00193578"/>
    <w:rsid w:val="00197D86"/>
    <w:rsid w:val="001A2629"/>
    <w:rsid w:val="001A61A8"/>
    <w:rsid w:val="001B6F4E"/>
    <w:rsid w:val="001C4A1B"/>
    <w:rsid w:val="001C753C"/>
    <w:rsid w:val="001D5839"/>
    <w:rsid w:val="001E57ED"/>
    <w:rsid w:val="001F5DDD"/>
    <w:rsid w:val="002002A9"/>
    <w:rsid w:val="00201B58"/>
    <w:rsid w:val="00202967"/>
    <w:rsid w:val="002064D9"/>
    <w:rsid w:val="00210E3C"/>
    <w:rsid w:val="00222BF0"/>
    <w:rsid w:val="002364C0"/>
    <w:rsid w:val="0024567A"/>
    <w:rsid w:val="00245C14"/>
    <w:rsid w:val="0025303D"/>
    <w:rsid w:val="00255334"/>
    <w:rsid w:val="0025556F"/>
    <w:rsid w:val="0027254C"/>
    <w:rsid w:val="00274D5F"/>
    <w:rsid w:val="002839FB"/>
    <w:rsid w:val="00291A49"/>
    <w:rsid w:val="00293984"/>
    <w:rsid w:val="00296642"/>
    <w:rsid w:val="002A01EB"/>
    <w:rsid w:val="002A4211"/>
    <w:rsid w:val="002A7B8D"/>
    <w:rsid w:val="002C74A2"/>
    <w:rsid w:val="002D104D"/>
    <w:rsid w:val="002E2E4F"/>
    <w:rsid w:val="002E47FF"/>
    <w:rsid w:val="002F1706"/>
    <w:rsid w:val="00343C26"/>
    <w:rsid w:val="00346914"/>
    <w:rsid w:val="00351169"/>
    <w:rsid w:val="00351F41"/>
    <w:rsid w:val="00354DA9"/>
    <w:rsid w:val="003619C4"/>
    <w:rsid w:val="0036676B"/>
    <w:rsid w:val="00366AC2"/>
    <w:rsid w:val="0038570F"/>
    <w:rsid w:val="0039227C"/>
    <w:rsid w:val="0039524D"/>
    <w:rsid w:val="003A1CED"/>
    <w:rsid w:val="003B312E"/>
    <w:rsid w:val="003B63C5"/>
    <w:rsid w:val="003C1765"/>
    <w:rsid w:val="003D617D"/>
    <w:rsid w:val="003E1604"/>
    <w:rsid w:val="0040290E"/>
    <w:rsid w:val="00431600"/>
    <w:rsid w:val="004370B6"/>
    <w:rsid w:val="004375E5"/>
    <w:rsid w:val="004412F2"/>
    <w:rsid w:val="004451EA"/>
    <w:rsid w:val="00453B32"/>
    <w:rsid w:val="004608D1"/>
    <w:rsid w:val="0046558A"/>
    <w:rsid w:val="00470F3C"/>
    <w:rsid w:val="00471591"/>
    <w:rsid w:val="004847DA"/>
    <w:rsid w:val="00486D6C"/>
    <w:rsid w:val="004A0A4E"/>
    <w:rsid w:val="004B308E"/>
    <w:rsid w:val="004C135A"/>
    <w:rsid w:val="004D26C7"/>
    <w:rsid w:val="004D79DB"/>
    <w:rsid w:val="004E0E1A"/>
    <w:rsid w:val="004F0833"/>
    <w:rsid w:val="0050200B"/>
    <w:rsid w:val="005064A1"/>
    <w:rsid w:val="005133A2"/>
    <w:rsid w:val="00513642"/>
    <w:rsid w:val="00525E85"/>
    <w:rsid w:val="00542263"/>
    <w:rsid w:val="00550C53"/>
    <w:rsid w:val="00550E6D"/>
    <w:rsid w:val="005518B0"/>
    <w:rsid w:val="0055624B"/>
    <w:rsid w:val="005641E6"/>
    <w:rsid w:val="00576FDD"/>
    <w:rsid w:val="005A23D2"/>
    <w:rsid w:val="005B18FD"/>
    <w:rsid w:val="005B6039"/>
    <w:rsid w:val="005B651A"/>
    <w:rsid w:val="005C7F9A"/>
    <w:rsid w:val="005D0633"/>
    <w:rsid w:val="005D3A40"/>
    <w:rsid w:val="005F227C"/>
    <w:rsid w:val="005F2901"/>
    <w:rsid w:val="005F58C9"/>
    <w:rsid w:val="005F67AF"/>
    <w:rsid w:val="00610EA5"/>
    <w:rsid w:val="00616EA2"/>
    <w:rsid w:val="00617957"/>
    <w:rsid w:val="006304CC"/>
    <w:rsid w:val="00631A93"/>
    <w:rsid w:val="00642F02"/>
    <w:rsid w:val="00675EE9"/>
    <w:rsid w:val="00685159"/>
    <w:rsid w:val="00693DB2"/>
    <w:rsid w:val="006A501F"/>
    <w:rsid w:val="006A7D2F"/>
    <w:rsid w:val="006B72ED"/>
    <w:rsid w:val="006C5E17"/>
    <w:rsid w:val="006E02BD"/>
    <w:rsid w:val="006E08BA"/>
    <w:rsid w:val="006E238A"/>
    <w:rsid w:val="00722D9E"/>
    <w:rsid w:val="00741553"/>
    <w:rsid w:val="0075312A"/>
    <w:rsid w:val="00761BE0"/>
    <w:rsid w:val="00762C13"/>
    <w:rsid w:val="00773283"/>
    <w:rsid w:val="007758A6"/>
    <w:rsid w:val="00790AA5"/>
    <w:rsid w:val="007962BE"/>
    <w:rsid w:val="007A74AF"/>
    <w:rsid w:val="007A78E0"/>
    <w:rsid w:val="007B5FEF"/>
    <w:rsid w:val="007B723C"/>
    <w:rsid w:val="007C621E"/>
    <w:rsid w:val="007D6769"/>
    <w:rsid w:val="007D7341"/>
    <w:rsid w:val="007E45B3"/>
    <w:rsid w:val="007E7D9E"/>
    <w:rsid w:val="007F2827"/>
    <w:rsid w:val="007F57B2"/>
    <w:rsid w:val="007F6808"/>
    <w:rsid w:val="0080324D"/>
    <w:rsid w:val="00810324"/>
    <w:rsid w:val="008141B2"/>
    <w:rsid w:val="00820649"/>
    <w:rsid w:val="008225E1"/>
    <w:rsid w:val="008331CB"/>
    <w:rsid w:val="00842C51"/>
    <w:rsid w:val="0086229F"/>
    <w:rsid w:val="008737BB"/>
    <w:rsid w:val="00877925"/>
    <w:rsid w:val="00882E34"/>
    <w:rsid w:val="0089381D"/>
    <w:rsid w:val="008B0BAD"/>
    <w:rsid w:val="008C2254"/>
    <w:rsid w:val="00903A67"/>
    <w:rsid w:val="009312B0"/>
    <w:rsid w:val="00931363"/>
    <w:rsid w:val="0093441B"/>
    <w:rsid w:val="00954BE2"/>
    <w:rsid w:val="00962EFB"/>
    <w:rsid w:val="00963588"/>
    <w:rsid w:val="00987E48"/>
    <w:rsid w:val="00991432"/>
    <w:rsid w:val="00991FE7"/>
    <w:rsid w:val="009B2F97"/>
    <w:rsid w:val="009B315E"/>
    <w:rsid w:val="009C03B7"/>
    <w:rsid w:val="009D03EB"/>
    <w:rsid w:val="009E30B2"/>
    <w:rsid w:val="009F46E7"/>
    <w:rsid w:val="00A11A31"/>
    <w:rsid w:val="00A213E7"/>
    <w:rsid w:val="00A22935"/>
    <w:rsid w:val="00A36298"/>
    <w:rsid w:val="00A5028E"/>
    <w:rsid w:val="00A55A9E"/>
    <w:rsid w:val="00A72DFF"/>
    <w:rsid w:val="00A775FC"/>
    <w:rsid w:val="00A91ECA"/>
    <w:rsid w:val="00AB4040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AF5F5B"/>
    <w:rsid w:val="00B02AEA"/>
    <w:rsid w:val="00B074FB"/>
    <w:rsid w:val="00B10479"/>
    <w:rsid w:val="00B11688"/>
    <w:rsid w:val="00B3027D"/>
    <w:rsid w:val="00B325A1"/>
    <w:rsid w:val="00B32685"/>
    <w:rsid w:val="00B478AA"/>
    <w:rsid w:val="00B67C98"/>
    <w:rsid w:val="00B730B7"/>
    <w:rsid w:val="00B74F23"/>
    <w:rsid w:val="00B959B5"/>
    <w:rsid w:val="00BA7AE7"/>
    <w:rsid w:val="00BD1434"/>
    <w:rsid w:val="00BD3095"/>
    <w:rsid w:val="00C04715"/>
    <w:rsid w:val="00C10796"/>
    <w:rsid w:val="00C1433E"/>
    <w:rsid w:val="00C14FBC"/>
    <w:rsid w:val="00C245A6"/>
    <w:rsid w:val="00C418FC"/>
    <w:rsid w:val="00C47443"/>
    <w:rsid w:val="00C62BB1"/>
    <w:rsid w:val="00C6357A"/>
    <w:rsid w:val="00C6422C"/>
    <w:rsid w:val="00C65B51"/>
    <w:rsid w:val="00C9746B"/>
    <w:rsid w:val="00C976E6"/>
    <w:rsid w:val="00CA3E8D"/>
    <w:rsid w:val="00CB4626"/>
    <w:rsid w:val="00CC36D6"/>
    <w:rsid w:val="00CD1EA6"/>
    <w:rsid w:val="00CE4110"/>
    <w:rsid w:val="00CF1B6F"/>
    <w:rsid w:val="00D00754"/>
    <w:rsid w:val="00D01377"/>
    <w:rsid w:val="00D07173"/>
    <w:rsid w:val="00D103DC"/>
    <w:rsid w:val="00D10DD8"/>
    <w:rsid w:val="00D14067"/>
    <w:rsid w:val="00D22C31"/>
    <w:rsid w:val="00D24AD5"/>
    <w:rsid w:val="00D33F2E"/>
    <w:rsid w:val="00D343BA"/>
    <w:rsid w:val="00D51ECD"/>
    <w:rsid w:val="00D655A7"/>
    <w:rsid w:val="00D747A2"/>
    <w:rsid w:val="00D96AA1"/>
    <w:rsid w:val="00DC0F71"/>
    <w:rsid w:val="00DC5F1F"/>
    <w:rsid w:val="00DD3A52"/>
    <w:rsid w:val="00DE4B01"/>
    <w:rsid w:val="00DF6973"/>
    <w:rsid w:val="00E00120"/>
    <w:rsid w:val="00E0148D"/>
    <w:rsid w:val="00E027B0"/>
    <w:rsid w:val="00E14910"/>
    <w:rsid w:val="00E34504"/>
    <w:rsid w:val="00E41AB4"/>
    <w:rsid w:val="00E5291D"/>
    <w:rsid w:val="00E60002"/>
    <w:rsid w:val="00E71C17"/>
    <w:rsid w:val="00E87143"/>
    <w:rsid w:val="00EA3CD7"/>
    <w:rsid w:val="00EA617E"/>
    <w:rsid w:val="00EA74E5"/>
    <w:rsid w:val="00EB4F18"/>
    <w:rsid w:val="00ED697B"/>
    <w:rsid w:val="00ED7076"/>
    <w:rsid w:val="00ED753E"/>
    <w:rsid w:val="00ED7773"/>
    <w:rsid w:val="00EE0815"/>
    <w:rsid w:val="00EE14B3"/>
    <w:rsid w:val="00EE26CD"/>
    <w:rsid w:val="00EE375E"/>
    <w:rsid w:val="00EE3E7A"/>
    <w:rsid w:val="00EE497F"/>
    <w:rsid w:val="00EE4DEC"/>
    <w:rsid w:val="00F00069"/>
    <w:rsid w:val="00F01E97"/>
    <w:rsid w:val="00F061A6"/>
    <w:rsid w:val="00F103C5"/>
    <w:rsid w:val="00F461B8"/>
    <w:rsid w:val="00F54AB0"/>
    <w:rsid w:val="00F56D63"/>
    <w:rsid w:val="00F62549"/>
    <w:rsid w:val="00F6304F"/>
    <w:rsid w:val="00F64FCB"/>
    <w:rsid w:val="00F726EF"/>
    <w:rsid w:val="00F868A0"/>
    <w:rsid w:val="00F878BD"/>
    <w:rsid w:val="00FA7113"/>
    <w:rsid w:val="00FA7B17"/>
    <w:rsid w:val="00FB042C"/>
    <w:rsid w:val="00FC1D3D"/>
    <w:rsid w:val="00FD3FB3"/>
    <w:rsid w:val="00FE104C"/>
    <w:rsid w:val="00FE1769"/>
    <w:rsid w:val="00FE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94BD8-9101-4114-AC54-6C7DC64A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</Template>
  <TotalTime>45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Juugo Laguna</cp:lastModifiedBy>
  <cp:revision>60</cp:revision>
  <cp:lastPrinted>2018-09-13T19:00:00Z</cp:lastPrinted>
  <dcterms:created xsi:type="dcterms:W3CDTF">2022-06-18T23:20:00Z</dcterms:created>
  <dcterms:modified xsi:type="dcterms:W3CDTF">2025-08-28T20:18:00Z</dcterms:modified>
</cp:coreProperties>
</file>